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4F3B36C5">
                <wp:simplePos x="0" y="0"/>
                <wp:positionH relativeFrom="column">
                  <wp:posOffset>4708478</wp:posOffset>
                </wp:positionH>
                <wp:positionV relativeFrom="paragraph">
                  <wp:posOffset>-600501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58"/>
                            <a:chOff x="9160" y="772"/>
                            <a:chExt cx="2027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1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1AEFF5B0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70.75pt;margin-top:-47.3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58" coordorigin="9160,772" coordsize="2027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1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1AEFF5B0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9C2CA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9C2CA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9C2CA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0FADC" w14:textId="77777777" w:rsidR="009C2CA0" w:rsidRDefault="009C2CA0" w:rsidP="001007E7">
      <w:pPr>
        <w:spacing w:after="0" w:line="240" w:lineRule="auto"/>
      </w:pPr>
      <w:r>
        <w:separator/>
      </w:r>
    </w:p>
  </w:endnote>
  <w:endnote w:type="continuationSeparator" w:id="0">
    <w:p w14:paraId="688F2F18" w14:textId="77777777" w:rsidR="009C2CA0" w:rsidRDefault="009C2CA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4A830" w14:textId="77777777" w:rsidR="009C2CA0" w:rsidRDefault="009C2CA0" w:rsidP="001007E7">
      <w:pPr>
        <w:spacing w:after="0" w:line="240" w:lineRule="auto"/>
      </w:pPr>
      <w:r>
        <w:separator/>
      </w:r>
    </w:p>
  </w:footnote>
  <w:footnote w:type="continuationSeparator" w:id="0">
    <w:p w14:paraId="45500249" w14:textId="77777777" w:rsidR="009C2CA0" w:rsidRDefault="009C2CA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45A3E"/>
    <w:rsid w:val="00D6152E"/>
    <w:rsid w:val="00D64696"/>
    <w:rsid w:val="00D6691C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148</Words>
  <Characters>862</Characters>
  <Application>Microsoft Office Word</Application>
  <DocSecurity>0</DocSecurity>
  <Lines>20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6</cp:revision>
  <cp:lastPrinted>2011-03-04T18:48:00Z</cp:lastPrinted>
  <dcterms:created xsi:type="dcterms:W3CDTF">2025-07-29T12:16:00Z</dcterms:created>
  <dcterms:modified xsi:type="dcterms:W3CDTF">2026-02-10T12:59:00Z</dcterms:modified>
</cp:coreProperties>
</file>